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91" w:rsidRDefault="00FB4991">
      <w:pPr>
        <w:spacing w:line="1" w:lineRule="exact"/>
        <w:rPr>
          <w:sz w:val="2"/>
          <w:szCs w:val="2"/>
        </w:rPr>
      </w:pPr>
    </w:p>
    <w:p w:rsidR="00FB4991" w:rsidRDefault="00FB4991">
      <w:pPr>
        <w:framePr w:h="5424" w:hSpace="10080" w:wrap="notBeside" w:vAnchor="text" w:hAnchor="margin" w:x="1" w:y="1"/>
        <w:rPr>
          <w:sz w:val="24"/>
          <w:szCs w:val="24"/>
        </w:rPr>
        <w:sectPr w:rsidR="00FB4991" w:rsidSect="00100D25">
          <w:type w:val="continuous"/>
          <w:pgSz w:w="11909" w:h="16834"/>
          <w:pgMar w:top="1417" w:right="1265" w:bottom="360" w:left="1276" w:header="708" w:footer="708" w:gutter="0"/>
          <w:cols w:space="708"/>
          <w:noEndnote/>
        </w:sectPr>
      </w:pPr>
    </w:p>
    <w:p w:rsidR="00FB4991" w:rsidRDefault="00FB4991" w:rsidP="009C20BC">
      <w:pPr>
        <w:framePr w:h="7024" w:hRule="exact" w:hSpace="10080" w:wrap="notBeside" w:vAnchor="text" w:hAnchor="margin" w:x="15" w:y="-516"/>
        <w:rPr>
          <w:sz w:val="24"/>
          <w:szCs w:val="24"/>
        </w:rPr>
      </w:pPr>
    </w:p>
    <w:p w:rsidR="00FB4991" w:rsidRDefault="00FB4991">
      <w:pPr>
        <w:spacing w:line="1" w:lineRule="exact"/>
        <w:rPr>
          <w:sz w:val="2"/>
          <w:szCs w:val="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6" type="#_x0000_t75" style="position:absolute;margin-left:12.7pt;margin-top:-362.25pt;width:444.75pt;height:321.75pt;z-index:-251660800;visibility:visible">
            <v:imagedata r:id="rId4" o:title=""/>
          </v:shape>
        </w:pict>
      </w:r>
    </w:p>
    <w:p w:rsidR="00FB4991" w:rsidRDefault="00FB4991">
      <w:pPr>
        <w:framePr w:w="2472" w:h="5208" w:hRule="exact" w:hSpace="10080" w:wrap="notBeside" w:vAnchor="text" w:hAnchor="margin" w:x="6347" w:y="73"/>
        <w:shd w:val="clear" w:color="auto" w:fill="FFFFFF"/>
        <w:spacing w:line="739" w:lineRule="exact"/>
        <w:ind w:left="5"/>
        <w:sectPr w:rsidR="00FB4991" w:rsidSect="00100D25">
          <w:type w:val="continuous"/>
          <w:pgSz w:w="11909" w:h="16834"/>
          <w:pgMar w:top="1431" w:right="1265" w:bottom="360" w:left="1276" w:header="708" w:footer="708" w:gutter="0"/>
          <w:cols w:space="708"/>
          <w:noEndnote/>
        </w:sectPr>
      </w:pPr>
    </w:p>
    <w:p w:rsidR="00FB4991" w:rsidRDefault="00FB4991" w:rsidP="009C20BC">
      <w:pPr>
        <w:framePr w:w="2472" w:h="5208" w:hRule="exact" w:hSpace="10080" w:wrap="notBeside" w:vAnchor="text" w:hAnchor="page" w:x="7831" w:y="-7110"/>
        <w:shd w:val="clear" w:color="auto" w:fill="FFFFFF"/>
        <w:spacing w:line="739" w:lineRule="exact"/>
        <w:ind w:left="5"/>
      </w:pPr>
      <w:r>
        <w:rPr>
          <w:color w:val="000000"/>
          <w:spacing w:val="1"/>
          <w:sz w:val="22"/>
          <w:szCs w:val="22"/>
        </w:rPr>
        <w:t>altmış yedi bin</w:t>
      </w:r>
    </w:p>
    <w:p w:rsidR="00FB4991" w:rsidRDefault="00FB4991" w:rsidP="009C20BC">
      <w:pPr>
        <w:framePr w:w="2472" w:h="5208" w:hRule="exact" w:hSpace="10080" w:wrap="notBeside" w:vAnchor="text" w:hAnchor="page" w:x="7831" w:y="-7110"/>
        <w:shd w:val="clear" w:color="auto" w:fill="FFFFFF"/>
        <w:spacing w:line="739" w:lineRule="exact"/>
      </w:pPr>
      <w:r>
        <w:rPr>
          <w:color w:val="000000"/>
          <w:sz w:val="22"/>
          <w:szCs w:val="22"/>
        </w:rPr>
        <w:t>sekiz yüz bin</w:t>
      </w:r>
    </w:p>
    <w:p w:rsidR="00FB4991" w:rsidRDefault="00FB4991" w:rsidP="009C20BC">
      <w:pPr>
        <w:framePr w:w="2472" w:h="5208" w:hRule="exact" w:hSpace="10080" w:wrap="notBeside" w:vAnchor="text" w:hAnchor="page" w:x="7831" w:y="-7110"/>
        <w:shd w:val="clear" w:color="auto" w:fill="FFFFFF"/>
        <w:spacing w:line="739" w:lineRule="exact"/>
      </w:pPr>
      <w:r>
        <w:rPr>
          <w:color w:val="000000"/>
          <w:spacing w:val="3"/>
          <w:sz w:val="22"/>
          <w:szCs w:val="22"/>
        </w:rPr>
        <w:t>yirmi bir bin dört yüz</w:t>
      </w:r>
    </w:p>
    <w:p w:rsidR="00FB4991" w:rsidRDefault="00FB4991" w:rsidP="009C20BC">
      <w:pPr>
        <w:framePr w:w="2472" w:h="5208" w:hRule="exact" w:hSpace="10080" w:wrap="notBeside" w:vAnchor="text" w:hAnchor="page" w:x="7831" w:y="-7110"/>
        <w:shd w:val="clear" w:color="auto" w:fill="FFFFFF"/>
        <w:spacing w:line="739" w:lineRule="exact"/>
      </w:pPr>
      <w:r>
        <w:rPr>
          <w:color w:val="000000"/>
          <w:spacing w:val="1"/>
          <w:sz w:val="22"/>
          <w:szCs w:val="22"/>
        </w:rPr>
        <w:t>sekiz bin iki yüz</w:t>
      </w:r>
    </w:p>
    <w:p w:rsidR="00FB4991" w:rsidRDefault="00FB4991" w:rsidP="009C20BC">
      <w:pPr>
        <w:framePr w:w="2472" w:h="5208" w:hRule="exact" w:hSpace="10080" w:wrap="notBeside" w:vAnchor="text" w:hAnchor="page" w:x="7831" w:y="-7110"/>
        <w:shd w:val="clear" w:color="auto" w:fill="FFFFFF"/>
        <w:spacing w:before="5" w:line="739" w:lineRule="exact"/>
        <w:ind w:left="5"/>
      </w:pPr>
      <w:r>
        <w:rPr>
          <w:color w:val="000000"/>
          <w:spacing w:val="2"/>
          <w:sz w:val="22"/>
          <w:szCs w:val="22"/>
        </w:rPr>
        <w:t>otuz bin üç yüz</w:t>
      </w:r>
    </w:p>
    <w:p w:rsidR="00FB4991" w:rsidRDefault="00FB4991" w:rsidP="009C20BC">
      <w:pPr>
        <w:framePr w:w="2472" w:h="5208" w:hRule="exact" w:hSpace="10080" w:wrap="notBeside" w:vAnchor="text" w:hAnchor="page" w:x="7831" w:y="-7110"/>
        <w:shd w:val="clear" w:color="auto" w:fill="FFFFFF"/>
        <w:spacing w:line="739" w:lineRule="exact"/>
        <w:ind w:left="5"/>
      </w:pPr>
      <w:r>
        <w:rPr>
          <w:color w:val="000000"/>
          <w:spacing w:val="2"/>
          <w:sz w:val="22"/>
          <w:szCs w:val="22"/>
        </w:rPr>
        <w:t>dokuz yüz yedi bin</w:t>
      </w:r>
    </w:p>
    <w:p w:rsidR="00FB4991" w:rsidRDefault="00FB4991" w:rsidP="009C20BC">
      <w:pPr>
        <w:framePr w:w="2472" w:h="5208" w:hRule="exact" w:hSpace="10080" w:wrap="notBeside" w:vAnchor="text" w:hAnchor="page" w:x="7831" w:y="-7110"/>
        <w:shd w:val="clear" w:color="auto" w:fill="FFFFFF"/>
        <w:spacing w:line="739" w:lineRule="exact"/>
        <w:ind w:left="5"/>
      </w:pPr>
      <w:r>
        <w:rPr>
          <w:color w:val="000000"/>
          <w:spacing w:val="1"/>
          <w:sz w:val="22"/>
          <w:szCs w:val="22"/>
        </w:rPr>
        <w:t>dokuz bin beş yüz altmış</w:t>
      </w:r>
    </w:p>
    <w:p w:rsidR="00FB4991" w:rsidRDefault="00FB4991">
      <w:pPr>
        <w:shd w:val="clear" w:color="auto" w:fill="FFFFFF"/>
        <w:spacing w:before="163" w:line="298" w:lineRule="exact"/>
        <w:ind w:left="691" w:right="557"/>
        <w:rPr>
          <w:b/>
          <w:bCs/>
          <w:color w:val="2E90B3"/>
          <w:spacing w:val="-5"/>
          <w:sz w:val="28"/>
          <w:szCs w:val="28"/>
        </w:rPr>
      </w:pPr>
      <w:r>
        <w:rPr>
          <w:b/>
          <w:bCs/>
          <w:color w:val="2E90B3"/>
          <w:spacing w:val="-7"/>
          <w:sz w:val="28"/>
          <w:szCs w:val="28"/>
        </w:rPr>
        <w:t>İ</w:t>
      </w:r>
      <w:r w:rsidRPr="00A8062D">
        <w:rPr>
          <w:b/>
          <w:bCs/>
          <w:color w:val="2E90B3"/>
          <w:spacing w:val="-7"/>
          <w:sz w:val="28"/>
          <w:szCs w:val="28"/>
        </w:rPr>
        <w:t xml:space="preserve">şlemlerle sayıları eşleştirerek havuçlardaki işlem sırasına göre şifreyi çözüp </w:t>
      </w:r>
      <w:r w:rsidRPr="00A8062D">
        <w:rPr>
          <w:b/>
          <w:bCs/>
          <w:color w:val="2E90B3"/>
          <w:spacing w:val="-5"/>
          <w:sz w:val="28"/>
          <w:szCs w:val="28"/>
        </w:rPr>
        <w:t xml:space="preserve">tavşancığa yardım ediniz. </w:t>
      </w:r>
    </w:p>
    <w:p w:rsidR="00FB4991" w:rsidRDefault="00FB4991">
      <w:pPr>
        <w:shd w:val="clear" w:color="auto" w:fill="FFFFFF"/>
        <w:spacing w:before="163" w:line="298" w:lineRule="exact"/>
        <w:ind w:left="691" w:right="557"/>
        <w:rPr>
          <w:b/>
          <w:bCs/>
          <w:color w:val="2E90B3"/>
          <w:spacing w:val="-5"/>
          <w:sz w:val="28"/>
          <w:szCs w:val="28"/>
        </w:rPr>
      </w:pPr>
      <w:r w:rsidRPr="00A8062D">
        <w:rPr>
          <w:b/>
          <w:bCs/>
          <w:color w:val="2E90B3"/>
          <w:spacing w:val="-5"/>
          <w:sz w:val="28"/>
          <w:szCs w:val="28"/>
        </w:rPr>
        <w:t xml:space="preserve">Şifre sözcüğü yaprakların içine yazınız. </w:t>
      </w:r>
    </w:p>
    <w:p w:rsidR="00FB4991" w:rsidRPr="00A8062D" w:rsidRDefault="00FB4991">
      <w:pPr>
        <w:shd w:val="clear" w:color="auto" w:fill="FFFFFF"/>
        <w:spacing w:before="163" w:line="298" w:lineRule="exact"/>
        <w:ind w:left="691" w:right="557"/>
        <w:rPr>
          <w:sz w:val="28"/>
          <w:szCs w:val="28"/>
        </w:rPr>
      </w:pPr>
      <w:r w:rsidRPr="00A8062D">
        <w:rPr>
          <w:b/>
          <w:bCs/>
          <w:color w:val="2E90B3"/>
          <w:spacing w:val="-5"/>
          <w:sz w:val="28"/>
          <w:szCs w:val="28"/>
        </w:rPr>
        <w:t>Aşağıdaki soruları resme göre cevaplayınız.</w:t>
      </w:r>
    </w:p>
    <w:p w:rsidR="00FB4991" w:rsidRPr="00A8062D" w:rsidRDefault="00FB4991">
      <w:pPr>
        <w:shd w:val="clear" w:color="auto" w:fill="FFFFFF"/>
        <w:spacing w:before="250"/>
        <w:ind w:left="696"/>
        <w:rPr>
          <w:sz w:val="28"/>
          <w:szCs w:val="28"/>
        </w:rPr>
      </w:pPr>
      <w:r w:rsidRPr="00A8062D">
        <w:rPr>
          <w:color w:val="000000"/>
          <w:spacing w:val="1"/>
          <w:sz w:val="28"/>
          <w:szCs w:val="28"/>
        </w:rPr>
        <w:t>"İ" harfi hangi i</w:t>
      </w:r>
      <w:r>
        <w:rPr>
          <w:color w:val="000000"/>
          <w:spacing w:val="1"/>
          <w:sz w:val="28"/>
          <w:szCs w:val="28"/>
        </w:rPr>
        <w:t>ş</w:t>
      </w:r>
      <w:r w:rsidRPr="00A8062D">
        <w:rPr>
          <w:color w:val="000000"/>
          <w:spacing w:val="1"/>
          <w:sz w:val="28"/>
          <w:szCs w:val="28"/>
        </w:rPr>
        <w:t>lemin karşılığıdır?</w:t>
      </w:r>
    </w:p>
    <w:p w:rsidR="00FB4991" w:rsidRPr="00A8062D" w:rsidRDefault="00FB4991">
      <w:pPr>
        <w:shd w:val="clear" w:color="auto" w:fill="FFFFFF"/>
        <w:spacing w:before="422"/>
        <w:ind w:left="696"/>
        <w:rPr>
          <w:sz w:val="28"/>
          <w:szCs w:val="28"/>
        </w:rPr>
      </w:pPr>
      <w:r w:rsidRPr="00A8062D">
        <w:rPr>
          <w:color w:val="000000"/>
          <w:spacing w:val="-1"/>
          <w:sz w:val="28"/>
          <w:szCs w:val="28"/>
        </w:rPr>
        <w:t>"Sekiz bin iki yüz" doğal sayısının 100 ile çarpımı kaçtır?</w:t>
      </w:r>
    </w:p>
    <w:p w:rsidR="00FB4991" w:rsidRPr="00A8062D" w:rsidRDefault="00FB4991">
      <w:pPr>
        <w:shd w:val="clear" w:color="auto" w:fill="FFFFFF"/>
        <w:spacing w:before="427"/>
        <w:ind w:left="696"/>
        <w:rPr>
          <w:sz w:val="28"/>
          <w:szCs w:val="28"/>
        </w:rPr>
      </w:pPr>
      <w:r w:rsidRPr="00A8062D">
        <w:rPr>
          <w:color w:val="000000"/>
          <w:sz w:val="28"/>
          <w:szCs w:val="28"/>
        </w:rPr>
        <w:t>"Y" harfinin karşılığı olan doğal sayının 5645 eksiğinin 100 ile çarpımı kaçtır?</w:t>
      </w:r>
    </w:p>
    <w:p w:rsidR="00FB4991" w:rsidRPr="00A8062D" w:rsidRDefault="00FB4991">
      <w:pPr>
        <w:shd w:val="clear" w:color="auto" w:fill="FFFFFF"/>
        <w:spacing w:before="360" w:line="336" w:lineRule="exact"/>
        <w:ind w:left="691" w:right="1037"/>
        <w:rPr>
          <w:sz w:val="28"/>
          <w:szCs w:val="28"/>
        </w:rPr>
      </w:pPr>
      <w:r w:rsidRPr="00A8062D">
        <w:rPr>
          <w:color w:val="000000"/>
          <w:spacing w:val="1"/>
          <w:sz w:val="28"/>
          <w:szCs w:val="28"/>
        </w:rPr>
        <w:t xml:space="preserve">"Yirmi bir bin dört yüz" doğal sayısının "Y" harfiyle gösterilen doğal sayı ile </w:t>
      </w:r>
      <w:r w:rsidRPr="00A8062D">
        <w:rPr>
          <w:color w:val="000000"/>
          <w:sz w:val="28"/>
          <w:szCs w:val="28"/>
        </w:rPr>
        <w:t>toplamının 10 katı kaçtır?</w:t>
      </w:r>
    </w:p>
    <w:p w:rsidR="00FB4991" w:rsidRPr="00A8062D" w:rsidRDefault="00FB4991">
      <w:pPr>
        <w:shd w:val="clear" w:color="auto" w:fill="FFFFFF"/>
        <w:spacing w:before="341" w:line="341" w:lineRule="exact"/>
        <w:ind w:left="701"/>
        <w:rPr>
          <w:sz w:val="28"/>
          <w:szCs w:val="28"/>
        </w:rPr>
      </w:pPr>
      <w:r w:rsidRPr="00A8062D">
        <w:rPr>
          <w:color w:val="000000"/>
          <w:spacing w:val="2"/>
          <w:sz w:val="28"/>
          <w:szCs w:val="28"/>
        </w:rPr>
        <w:t xml:space="preserve">Yukarıdan aşağıya doğru 5. sıradaki "M" harfinin karşılığı olan doğal sayının 10 ile </w:t>
      </w:r>
      <w:r w:rsidRPr="00A8062D">
        <w:rPr>
          <w:color w:val="000000"/>
          <w:spacing w:val="-2"/>
          <w:sz w:val="28"/>
          <w:szCs w:val="28"/>
        </w:rPr>
        <w:t>çarpımı kaçtır?</w:t>
      </w:r>
    </w:p>
    <w:p w:rsidR="00FB4991" w:rsidRPr="00A8062D" w:rsidRDefault="00FB4991">
      <w:pPr>
        <w:shd w:val="clear" w:color="auto" w:fill="FFFFFF"/>
        <w:spacing w:before="408"/>
        <w:ind w:left="706"/>
        <w:rPr>
          <w:sz w:val="28"/>
          <w:szCs w:val="28"/>
        </w:rPr>
      </w:pPr>
      <w:r>
        <w:rPr>
          <w:noProof/>
        </w:rPr>
        <w:pict>
          <v:line id="_x0000_s1027" style="position:absolute;left:0;text-align:left;z-index:251660800" from="-.7pt,60.6pt" to="452.9pt,60.6pt" o:allowincell="f" strokeweight=".7pt"/>
        </w:pict>
      </w:r>
      <w:r>
        <w:rPr>
          <w:noProof/>
        </w:rPr>
        <w:pict>
          <v:line id="_x0000_s1028" style="position:absolute;left:0;text-align:left;z-index:251659776" from="-.7pt,-42.15pt" to="452.9pt,-42.15pt" o:allowincell="f" strokeweight=".7pt"/>
        </w:pict>
      </w:r>
      <w:r>
        <w:rPr>
          <w:noProof/>
        </w:rPr>
        <w:pict>
          <v:line id="_x0000_s1029" style="position:absolute;left:0;text-align:left;z-index:251658752" from="-.7pt,-95.4pt" to="452.9pt,-95.4pt" o:allowincell="f" strokeweight=".7pt"/>
        </w:pict>
      </w:r>
      <w:r>
        <w:rPr>
          <w:noProof/>
        </w:rPr>
        <w:pict>
          <v:line id="_x0000_s1030" style="position:absolute;left:0;text-align:left;z-index:251657728" from="-.7pt,-147.9pt" to="452.9pt,-147.9pt" o:allowincell="f" strokeweight=".7pt"/>
        </w:pict>
      </w:r>
      <w:r>
        <w:rPr>
          <w:noProof/>
        </w:rPr>
        <w:pict>
          <v:line id="_x0000_s1031" style="position:absolute;left:0;text-align:left;z-index:251656704" from="-.7pt,-183.15pt" to="452.9pt,-183.15pt" o:allowincell="f" strokeweight=".7pt"/>
        </w:pict>
      </w:r>
      <w:r>
        <w:rPr>
          <w:noProof/>
        </w:rPr>
        <w:pict>
          <v:line id="_x0000_s1032" style="position:absolute;left:0;text-align:left;z-index:251654656" from="-.7pt,5.05pt" to="452.9pt,5.05pt" o:allowincell="f" strokeweight=".7pt"/>
        </w:pict>
      </w:r>
      <w:r w:rsidRPr="00A8062D">
        <w:rPr>
          <w:color w:val="000000"/>
          <w:spacing w:val="2"/>
          <w:sz w:val="28"/>
          <w:szCs w:val="28"/>
        </w:rPr>
        <w:t>Havuçların üzerindeki ilk çarpanların toplamının 100 ile çarpımı kaçtır?</w:t>
      </w:r>
    </w:p>
    <w:p w:rsidR="00FB4991" w:rsidRDefault="00FB4991" w:rsidP="002D327B">
      <w:pPr>
        <w:spacing w:before="389"/>
        <w:rPr>
          <w:sz w:val="24"/>
          <w:szCs w:val="24"/>
        </w:rPr>
      </w:pPr>
      <w:hyperlink r:id="rId5" w:history="1">
        <w:r>
          <w:rPr>
            <w:rStyle w:val="Hyperlink"/>
            <w:rFonts w:ascii="ALFABET98" w:hAnsi="ALFABET98" w:cs="ALFABET98"/>
            <w:b/>
            <w:bCs/>
            <w:color w:val="C0C0C0"/>
            <w:sz w:val="16"/>
            <w:szCs w:val="16"/>
          </w:rPr>
          <w:t>www.sorubak.com</w:t>
        </w:r>
      </w:hyperlink>
    </w:p>
    <w:p w:rsidR="00FB4991" w:rsidRDefault="00FB4991" w:rsidP="004E4FEB">
      <w:pPr>
        <w:shd w:val="clear" w:color="auto" w:fill="FFFFFF"/>
        <w:spacing w:before="5"/>
      </w:pPr>
    </w:p>
    <w:sectPr w:rsidR="00FB4991" w:rsidSect="006F6B0D">
      <w:type w:val="continuous"/>
      <w:pgSz w:w="11909" w:h="16834"/>
      <w:pgMar w:top="1135" w:right="1457" w:bottom="360" w:left="1276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1AF"/>
    <w:rsid w:val="00071BC7"/>
    <w:rsid w:val="00100D25"/>
    <w:rsid w:val="002D327B"/>
    <w:rsid w:val="003B4EA7"/>
    <w:rsid w:val="00451E20"/>
    <w:rsid w:val="004556F7"/>
    <w:rsid w:val="004E4FEB"/>
    <w:rsid w:val="00560209"/>
    <w:rsid w:val="00602DA4"/>
    <w:rsid w:val="006B0354"/>
    <w:rsid w:val="006E5656"/>
    <w:rsid w:val="006F6B0D"/>
    <w:rsid w:val="007D31AF"/>
    <w:rsid w:val="0087166E"/>
    <w:rsid w:val="008D2DBD"/>
    <w:rsid w:val="008F21C3"/>
    <w:rsid w:val="009945B5"/>
    <w:rsid w:val="009B3C65"/>
    <w:rsid w:val="009C20BC"/>
    <w:rsid w:val="00A8062D"/>
    <w:rsid w:val="00BB61F2"/>
    <w:rsid w:val="00C878E4"/>
    <w:rsid w:val="00CE601E"/>
    <w:rsid w:val="00D62C13"/>
    <w:rsid w:val="00E865FF"/>
    <w:rsid w:val="00EB6760"/>
    <w:rsid w:val="00FB4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01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55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56F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D327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127</Words>
  <Characters>726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DOÚAL SAYILAR</dc:title>
  <dc:subject/>
  <dc:creator>TSXP</dc:creator>
  <cp:keywords/>
  <dc:description/>
  <cp:lastModifiedBy>edanur</cp:lastModifiedBy>
  <cp:revision>4</cp:revision>
  <dcterms:created xsi:type="dcterms:W3CDTF">2010-11-27T13:39:00Z</dcterms:created>
  <dcterms:modified xsi:type="dcterms:W3CDTF">2010-12-19T20:21:00Z</dcterms:modified>
</cp:coreProperties>
</file>